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5"/>
        <w:gridCol w:w="2589"/>
        <w:gridCol w:w="1796"/>
      </w:tblGrid>
      <w:tr w:rsidR="00BA051B" w:rsidRPr="00BA051B" w14:paraId="176FFC5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C924B0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E914E27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</w:p>
        </w:tc>
      </w:tr>
      <w:tr w:rsidR="00BA051B" w:rsidRPr="00BA051B" w14:paraId="7D4068C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2F9A93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  <w:r w:rsidRPr="00BA051B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349C980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  <w:r w:rsidRPr="00BA051B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0C41403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  <w:r w:rsidRPr="00BA051B">
              <w:rPr>
                <w:rFonts w:cs="Arial"/>
                <w:szCs w:val="20"/>
              </w:rPr>
              <w:t>Datum</w:t>
            </w:r>
          </w:p>
        </w:tc>
      </w:tr>
      <w:tr w:rsidR="00BA051B" w:rsidRPr="00BA051B" w14:paraId="36B32862" w14:textId="77777777">
        <w:trPr>
          <w:trHeight w:val="284"/>
        </w:trPr>
        <w:tc>
          <w:tcPr>
            <w:tcW w:w="554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001174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CAA63E3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  <w:r w:rsidRPr="00BA051B">
              <w:rPr>
                <w:rFonts w:cs="Arial"/>
                <w:szCs w:val="20"/>
              </w:rPr>
              <w:t>20-652-346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FC6BFA6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  <w:r w:rsidRPr="00BA051B">
              <w:rPr>
                <w:rFonts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A051B">
              <w:rPr>
                <w:rFonts w:cs="Arial"/>
                <w:szCs w:val="20"/>
              </w:rPr>
              <w:instrText xml:space="preserve"> FORMTEXT </w:instrText>
            </w:r>
            <w:r w:rsidRPr="00BA051B">
              <w:rPr>
                <w:rFonts w:cs="Arial"/>
                <w:szCs w:val="20"/>
              </w:rPr>
            </w:r>
            <w:r w:rsidRPr="00BA051B">
              <w:rPr>
                <w:rFonts w:cs="Arial"/>
                <w:szCs w:val="20"/>
              </w:rPr>
              <w:fldChar w:fldCharType="separate"/>
            </w:r>
            <w:r w:rsidRPr="00BA051B">
              <w:rPr>
                <w:rFonts w:cs="Arial"/>
                <w:szCs w:val="20"/>
              </w:rPr>
              <w:t> </w:t>
            </w:r>
            <w:r w:rsidRPr="00BA051B">
              <w:rPr>
                <w:rFonts w:cs="Arial"/>
                <w:szCs w:val="20"/>
              </w:rPr>
              <w:t> </w:t>
            </w:r>
            <w:r w:rsidRPr="00BA051B">
              <w:rPr>
                <w:rFonts w:cs="Arial"/>
                <w:szCs w:val="20"/>
              </w:rPr>
              <w:t> </w:t>
            </w:r>
            <w:r w:rsidRPr="00BA051B">
              <w:rPr>
                <w:rFonts w:cs="Arial"/>
                <w:szCs w:val="20"/>
              </w:rPr>
              <w:t> </w:t>
            </w:r>
            <w:r w:rsidRPr="00BA051B">
              <w:rPr>
                <w:rFonts w:cs="Arial"/>
                <w:szCs w:val="20"/>
              </w:rPr>
              <w:t> </w:t>
            </w:r>
            <w:r w:rsidRPr="00BA051B">
              <w:rPr>
                <w:rFonts w:cs="Arial"/>
                <w:szCs w:val="20"/>
              </w:rPr>
              <w:fldChar w:fldCharType="end"/>
            </w:r>
          </w:p>
        </w:tc>
      </w:tr>
      <w:tr w:rsidR="00BA051B" w:rsidRPr="00BA051B" w14:paraId="74EE1DA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2112CB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  <w:r w:rsidRPr="00BA051B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19DAAB66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</w:p>
        </w:tc>
      </w:tr>
      <w:tr w:rsidR="00BA051B" w:rsidRPr="00BA051B" w14:paraId="314727BF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F37E74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  <w:r w:rsidRPr="00BA051B">
              <w:rPr>
                <w:rFonts w:cs="Arial"/>
                <w:szCs w:val="20"/>
              </w:rPr>
              <w:t>Erweiterung und Sanierung der Kardinal von Galen Schule</w:t>
            </w:r>
          </w:p>
        </w:tc>
      </w:tr>
      <w:tr w:rsidR="00BA051B" w:rsidRPr="00BA051B" w14:paraId="6EF3C2B6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CC8AC1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</w:p>
        </w:tc>
      </w:tr>
      <w:tr w:rsidR="00BA051B" w:rsidRPr="00BA051B" w14:paraId="451E8E76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81AD97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  <w:r w:rsidRPr="00BA051B"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41ED3BDE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</w:p>
        </w:tc>
      </w:tr>
      <w:tr w:rsidR="00BA051B" w:rsidRPr="00BA051B" w14:paraId="441D4D99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4C2467" w14:textId="77777777" w:rsidR="00BA051B" w:rsidRPr="00BA051B" w:rsidRDefault="00BA051B" w:rsidP="00BA051B">
            <w:pPr>
              <w:rPr>
                <w:rFonts w:cs="Arial"/>
                <w:szCs w:val="20"/>
              </w:rPr>
            </w:pPr>
            <w:r w:rsidRPr="00BA051B">
              <w:rPr>
                <w:rFonts w:cs="Arial"/>
                <w:szCs w:val="20"/>
              </w:rPr>
              <w:t>Sportgeräte fest eingebaute</w:t>
            </w:r>
          </w:p>
        </w:tc>
      </w:tr>
    </w:tbl>
    <w:p w14:paraId="739F4A4F" w14:textId="77777777" w:rsidR="000E6CD2" w:rsidRDefault="000E6CD2" w:rsidP="000E6CD2">
      <w:pPr>
        <w:rPr>
          <w:rFonts w:cs="Arial"/>
          <w:szCs w:val="20"/>
        </w:rPr>
      </w:pPr>
    </w:p>
    <w:p w14:paraId="40F2AB91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38AC9EAF" w14:textId="77777777" w:rsidR="000E6CD2" w:rsidRDefault="000E6CD2" w:rsidP="000E6CD2"/>
    <w:p w14:paraId="51508494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18FAF5EA" w14:textId="77777777" w:rsidR="000E6CD2" w:rsidRPr="000E6CD2" w:rsidRDefault="000E6CD2" w:rsidP="000E6CD2"/>
    <w:p w14:paraId="6EB8C4CF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416318E2" w14:textId="77777777" w:rsidR="000E6CD2" w:rsidRDefault="000E6CD2" w:rsidP="000E6CD2"/>
    <w:p w14:paraId="11BE6E4C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3D6DCED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9A051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CC1448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42CC436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A5275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2E2D32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2C982E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41DEDE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70FC37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5963C9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AF518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BD857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348269B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9F000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1D1464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A06AB0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1F3DD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B954F0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6D258E8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DBBE0D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6CD65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675419DF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A9A57A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3E3A6C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3CA1378B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717BA5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1CB5984F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DC97BB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2BB67445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A0CB1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C9C1AA2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4C342EBC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97567B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DD773C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370409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F1B88B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416298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AEE49F9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6B368C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189A8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BDBD859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98B02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A966DC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1EFEAC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079151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95EB91A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5C0E569D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47A86" w14:textId="77777777" w:rsidR="00F75156" w:rsidRDefault="00F75156">
      <w:r>
        <w:separator/>
      </w:r>
    </w:p>
  </w:endnote>
  <w:endnote w:type="continuationSeparator" w:id="0">
    <w:p w14:paraId="25E8C60D" w14:textId="77777777" w:rsidR="00F75156" w:rsidRDefault="00F7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3D9E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E682F38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309FEF25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A62DA5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99591F" wp14:editId="75FCE26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C31C631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C8D28EF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DE83B60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240B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FC045" w14:textId="77777777" w:rsidR="00F75156" w:rsidRDefault="00F75156">
      <w:r>
        <w:separator/>
      </w:r>
    </w:p>
  </w:footnote>
  <w:footnote w:type="continuationSeparator" w:id="0">
    <w:p w14:paraId="08F690F7" w14:textId="77777777" w:rsidR="00F75156" w:rsidRDefault="00F75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17437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93CA" w14:textId="77777777" w:rsidR="00B63072" w:rsidRDefault="00B63072" w:rsidP="000E6CD2">
    <w:pPr>
      <w:pStyle w:val="Kopfzeile"/>
    </w:pPr>
    <w:r>
      <w:t>235</w:t>
    </w:r>
  </w:p>
  <w:p w14:paraId="19298F24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9FAB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91391700">
    <w:abstractNumId w:val="0"/>
  </w:num>
  <w:num w:numId="2" w16cid:durableId="1459497172">
    <w:abstractNumId w:val="4"/>
  </w:num>
  <w:num w:numId="3" w16cid:durableId="384109987">
    <w:abstractNumId w:val="5"/>
  </w:num>
  <w:num w:numId="4" w16cid:durableId="801731013">
    <w:abstractNumId w:val="12"/>
  </w:num>
  <w:num w:numId="5" w16cid:durableId="815268576">
    <w:abstractNumId w:val="8"/>
  </w:num>
  <w:num w:numId="6" w16cid:durableId="71319911">
    <w:abstractNumId w:val="2"/>
  </w:num>
  <w:num w:numId="7" w16cid:durableId="375548813">
    <w:abstractNumId w:val="10"/>
  </w:num>
  <w:num w:numId="8" w16cid:durableId="1451823594">
    <w:abstractNumId w:val="7"/>
  </w:num>
  <w:num w:numId="9" w16cid:durableId="1467821512">
    <w:abstractNumId w:val="11"/>
  </w:num>
  <w:num w:numId="10" w16cid:durableId="664208704">
    <w:abstractNumId w:val="3"/>
  </w:num>
  <w:num w:numId="11" w16cid:durableId="564803097">
    <w:abstractNumId w:val="9"/>
  </w:num>
  <w:num w:numId="12" w16cid:durableId="458501149">
    <w:abstractNumId w:val="9"/>
  </w:num>
  <w:num w:numId="13" w16cid:durableId="992181245">
    <w:abstractNumId w:val="9"/>
  </w:num>
  <w:num w:numId="14" w16cid:durableId="1580022056">
    <w:abstractNumId w:val="9"/>
  </w:num>
  <w:num w:numId="15" w16cid:durableId="1872260323">
    <w:abstractNumId w:val="9"/>
  </w:num>
  <w:num w:numId="16" w16cid:durableId="1751466539">
    <w:abstractNumId w:val="1"/>
  </w:num>
  <w:num w:numId="17" w16cid:durableId="93016929">
    <w:abstractNumId w:val="1"/>
  </w:num>
  <w:num w:numId="18" w16cid:durableId="9953078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051B"/>
    <w:rsid w:val="00BA5E42"/>
    <w:rsid w:val="00C101BF"/>
    <w:rsid w:val="00C246AC"/>
    <w:rsid w:val="00C2678D"/>
    <w:rsid w:val="00C764C5"/>
    <w:rsid w:val="00CD156A"/>
    <w:rsid w:val="00CD54C7"/>
    <w:rsid w:val="00D05C74"/>
    <w:rsid w:val="00D26373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60554"/>
    <w:rsid w:val="00F75156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98BB6D"/>
  <w15:docId w15:val="{8986D1BC-ADC2-4229-939C-D210D0FD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103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Hüser, Tamara (Stadt Emsdetten)</cp:lastModifiedBy>
  <cp:revision>3</cp:revision>
  <cp:lastPrinted>2016-02-18T07:36:00Z</cp:lastPrinted>
  <dcterms:created xsi:type="dcterms:W3CDTF">2021-03-02T11:28:00Z</dcterms:created>
  <dcterms:modified xsi:type="dcterms:W3CDTF">2026-08-27T18:48:00Z</dcterms:modified>
</cp:coreProperties>
</file>